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90c00f2" w14:textId="90c00f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AE1F41">
        <w:rPr>
          <w:bCs/>
        </w:rPr>
        <w:t>20.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A005E">
        <w:t>93</w:t>
      </w:r>
      <w:r w:rsidRPr="00884690" w:rsidR="00AE1F41">
        <w:t>. St-</w:t>
      </w:r>
      <w:r w:rsidR="00E1020F">
        <w:t>833/2021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     TRGOVAČKI SUD U  </w:t>
      </w:r>
      <w:r w:rsidRPr="00884690" w:rsidR="00884690">
        <w:t>PAZINU</w:t>
      </w:r>
    </w:p>
    <w:p w:rsidRPr="00884690" w:rsidR="00B3614A" w:rsidP="00B3614A" w:rsidRDefault="00B3614A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proofErr w:type="spellStart"/>
      <w:r w:rsidR="00884690">
        <w:rPr>
          <w:shd w:val="clear" w:color="auto" w:fill="FFFFFF"/>
        </w:rPr>
        <w:t>Dršćevka</w:t>
      </w:r>
      <w:proofErr w:type="spellEnd"/>
      <w:r w:rsidR="00884690">
        <w:rPr>
          <w:shd w:val="clear" w:color="auto" w:fill="FFFFFF"/>
        </w:rPr>
        <w:t xml:space="preserve"> 1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F06519">
        <w:rPr>
          <w:shd w:val="clear" w:color="auto" w:fill="FFFFFF"/>
        </w:rPr>
        <w:t xml:space="preserve">52000 </w:t>
      </w:r>
      <w:r w:rsidRPr="00884690">
        <w:rPr>
          <w:shd w:val="clear" w:color="auto" w:fill="FFFFFF"/>
        </w:rPr>
        <w:t>Pazin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884690">
        <w:t>ke Hrvatske broj: 31-Su-266/21-6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A005E">
        <w:t>93</w:t>
      </w:r>
      <w:r w:rsidR="00884690">
        <w:t>. St</w:t>
      </w:r>
      <w:r w:rsidR="00E1020F">
        <w:t>-833/2021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E1020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E1020F">
        <w:t>MEDO I KIZO jednostavno društvo s ograničenom odgovorn</w:t>
      </w:r>
      <w:r w:rsidR="00E1020F">
        <w:t>ošću trgovinu i ugostiteljstvo, OIB: 79698024073, Sesvete, Ulica Petra Zoranića 7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020F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1020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1020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E1020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E1020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E1020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10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2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020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02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02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travnja 2021.</izvorni_sadrzaj>
    <derivirana_varijabla naziv="DomainObject.DatumDonosenjaOdluke_1">20.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St-833/2021</izvorni_sadrzaj>
    <derivirana_varijabla naziv="DomainObject.Predmet.OznakaBroj_1">St-833/2021</derivirana_varijabla>
  </DomainObject.Predmet.OznakaBroj>
  <DomainObject.Predmet.OznakaBrojOptuznogAkta>
    <izvorni_sadrzaj>04-06-21-1640</izvorni_sadrzaj>
    <derivirana_varijabla naziv="DomainObject.Predmet.OznakaBrojOptuznogAkta_1">04-06-21-1640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 I KIZO jednostavno društvo s ograničenom odgovornošću trgovinu i ugostiteljstvo</izvorni_sadrzaj>
    <derivirana_varijabla naziv="DomainObject.Predmet.ProtustrankaFormated_1">  MEDO I KIZO jednostavno društvo s ograničenom odgovornošću trgovinu i ugostiteljstvo</derivirana_varijabla>
  </DomainObject.Predmet.ProtustrankaFormated>
  <DomainObject.Predmet.ProtustrankaFormatedOIB>
    <izvorni_sadrzaj>  MEDO I KIZO jednostavno društvo s ograničenom odgovornošću trgovinu i ugostiteljstvo, OIB 79698024073</izvorni_sadrzaj>
    <derivirana_varijabla naziv="DomainObject.Predmet.ProtustrankaFormatedOIB_1">  MEDO I KIZO jednostavno društvo s ograničenom odgovornošću trgovinu i ugostiteljstvo, OIB 79698024073</derivirana_varijabla>
  </DomainObject.Predmet.ProtustrankaFormatedOIB>
  <DomainObject.Predmet.ProtustrankaFormatedWithAdress>
    <izvorni_sadrzaj> MEDO I KIZO jednostavno društvo s ograničenom odgovornošću trgovinu i ugostiteljstvo, Ulica Petra Zoranića 7, 10360 Sesvete</izvorni_sadrzaj>
    <derivirana_varijabla naziv="DomainObject.Predmet.ProtustrankaFormatedWithAdress_1"> MEDO I KIZO jednostavno društvo s ograničenom odgovornošću trgovinu i ugostiteljstvo, Ulica Petra Zoranića 7, 10360 Sesvete</derivirana_varijabla>
  </DomainObject.Predmet.ProtustrankaFormatedWithAdress>
  <DomainObject.Predmet.ProtustrankaFormatedWithAdressOIB>
    <izvorni_sadrzaj> MEDO I KIZO jednostavno društvo s ograničenom odgovornošću trgovinu i ugostiteljstvo, OIB 79698024073, Ulica Petra Zoranića 7, 10360 Sesvete</izvorni_sadrzaj>
    <derivirana_varijabla naziv="DomainObject.Predmet.ProtustrankaFormatedWithAdressOIB_1"> MEDO I KIZO jednostavno društvo s ograničenom odgovornošću trgovinu i ugostiteljstvo, OIB 79698024073, Ulica Petra Zoranića 7, 10360 Sesvete</derivirana_varijabla>
  </DomainObject.Predmet.ProtustrankaFormatedWithAdressOIB>
  <DomainObject.Predmet.ProtustrankaWithAdress>
    <izvorni_sadrzaj>MEDO I KIZO jednostavno društvo s ograničenom odgovornošću trgovinu i ugostiteljstvo Ulica Petra Zoranića 7, 10360 Sesvete</izvorni_sadrzaj>
    <derivirana_varijabla naziv="DomainObject.Predmet.ProtustrankaWithAdress_1">MEDO I KIZO jednostavno društvo s ograničenom odgovornošću trgovinu i ugostiteljstvo Ulica Petra Zoranića 7, 10360 Sesvete</derivirana_varijabla>
  </DomainObject.Predmet.ProtustrankaWithAdress>
  <DomainObject.Predmet.ProtustrankaWithAdressOIB>
    <izvorni_sadrzaj>MEDO I KIZO jednostavno društvo s ograničenom odgovornošću trgovinu i ugostiteljstvo, OIB 79698024073, Ulica Petra Zoranića 7, 10360 Sesvete</izvorni_sadrzaj>
    <derivirana_varijabla naziv="DomainObject.Predmet.ProtustrankaWithAdressOIB_1">MEDO I KIZO jednostavno društvo s ograničenom odgovornošću trgovinu i ugostiteljstvo, OIB 79698024073, Ulica Petra Zoranića 7, 10360 Sesvete</derivirana_varijabla>
  </DomainObject.Predmet.ProtustrankaWithAdressOIB>
  <DomainObject.Predmet.ProtustrankaNazivFormated>
    <izvorni_sadrzaj>MEDO I KIZO jednostavno društvo s ograničenom odgovornošću trgovinu i ugostiteljstvo</izvorni_sadrzaj>
    <derivirana_varijabla naziv="DomainObject.Predmet.ProtustrankaNazivFormated_1">MEDO I KIZO jednostavno društvo s ograničenom odgovornošću trgovinu i ugostiteljstvo</derivirana_varijabla>
  </DomainObject.Predmet.ProtustrankaNazivFormated>
  <DomainObject.Predmet.ProtustrankaNazivFormatedOIB>
    <izvorni_sadrzaj>MEDO I KIZO jednostavno društvo s ograničenom odgovornošću trgovinu i ugostiteljstvo, OIB 79698024073</izvorni_sadrzaj>
    <derivirana_varijabla naziv="DomainObject.Predmet.ProtustrankaNazivFormatedOIB_1">MEDO I KIZO jednostavno društvo s ograničenom odgovornošću trgovinu i ugostiteljstvo, OIB 79698024073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MEDO I KIZO jednostavno društvo s ograničenom odgovornošću trgovinu i ugostiteljstvo</item>
    </izvorni_sadrzaj>
    <derivirana_varijabla naziv="DomainObject.Predmet.ProtuStrankaListFormated_1">
      <item>MEDO I KIZO jednostavno društvo s ograničenom odgovornošću trgovinu i ugostiteljstvo</item>
    </derivirana_varijabla>
  </DomainObject.Predmet.ProtuStrankaListFormated>
  <DomainObject.Predmet.ProtuStrankaListFormatedOIB>
    <izvorni_sadrzaj>
      <item>MEDO I KIZO jednostavno društvo s ograničenom odgovornošću trgovinu i ugostiteljstvo, OIB 79698024073</item>
    </izvorni_sadrzaj>
    <derivirana_varijabla naziv="DomainObject.Predmet.ProtuStrankaListFormatedOIB_1">
      <item>MEDO I KIZO jednostavno društvo s ograničenom odgovornošću trgovinu i ugostiteljstvo, OIB 79698024073</item>
    </derivirana_varijabla>
  </DomainObject.Predmet.ProtuStrankaListFormatedOIB>
  <DomainObject.Predmet.ProtuStrankaListFormatedWithAdress>
    <izvorni_sadrzaj>
      <item>MEDO I KIZO jednostavno društvo s ograničenom odgovornošću trgovinu i ugostiteljstvo, Ulica Petra Zoranića 7, 10360 Sesvete</item>
    </izvorni_sadrzaj>
    <derivirana_varijabla naziv="DomainObject.Predmet.ProtuStrankaListFormatedWithAdress_1">
      <item>MEDO I KIZO jednostavno društvo s ograničenom odgovornošću trgovinu i ugostiteljstvo, Ulica Petra Zoranića 7, 10360 Sesvete</item>
    </derivirana_varijabla>
  </DomainObject.Predmet.ProtuStrankaListFormatedWithAdress>
  <DomainObject.Predmet.ProtuStrankaListFormatedWithAdressOIB>
    <izvorni_sadrzaj>
      <item>MEDO I KIZO jednostavno društvo s ograničenom odgovornošću trgovinu i ugostiteljstvo, OIB 79698024073, Ulica Petra Zoranića 7, 10360 Sesvete</item>
    </izvorni_sadrzaj>
    <derivirana_varijabla naziv="DomainObject.Predmet.ProtuStrankaListFormatedWithAdressOIB_1">
      <item>MEDO I KIZO jednostavno društvo s ograničenom odgovornošću trgovinu i ugostiteljstvo, OIB 79698024073, Ulica Petra Zoranića 7, 10360 Sesvete</item>
    </derivirana_varijabla>
  </DomainObject.Predmet.ProtuStrankaListFormatedWithAdressOIB>
  <DomainObject.Predmet.ProtuStrankaListNazivFormated>
    <izvorni_sadrzaj>
      <item>MEDO I KIZO jednostavno društvo s ograničenom odgovornošću trgovinu i ugostiteljstvo</item>
    </izvorni_sadrzaj>
    <derivirana_varijabla naziv="DomainObject.Predmet.ProtuStrankaListNazivFormated_1">
      <item>MEDO I KIZO jednostavno društvo s ograničenom odgovornošću trgovinu i ugostiteljstvo</item>
    </derivirana_varijabla>
  </DomainObject.Predmet.ProtuStrankaListNazivFormated>
  <DomainObject.Predmet.ProtuStrankaListNazivFormatedOIB>
    <izvorni_sadrzaj>
      <item>MEDO I KIZO jednostavno društvo s ograničenom odgovornošću trgovinu i ugostiteljstvo, OIB 79698024073</item>
    </izvorni_sadrzaj>
    <derivirana_varijabla naziv="DomainObject.Predmet.ProtuStrankaListNazivFormatedOIB_1">
      <item>MEDO I KIZO jednostavno društvo s ograničenom odgovornošću trgovinu i ugostiteljstvo, OIB 79698024073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travnja 2021.</izvorni_sadrzaj>
    <derivirana_varijabla naziv="DomainObject.Datum_1">20.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MEDO I KIZO jednostavno društvo s ograničenom odgovornošću trgovinu i ugostiteljstvo</izvorni_sadrzaj>
    <derivirana_varijabla naziv="DomainObject.Predmet.ProtustrankaIDrugi_1">MEDO I KIZO jednostavno društvo s ograničenom odgovornošću trgovinu i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MEDO I KIZO jednostavno društvo s ograničenom odgovornošću trgovinu i ugostiteljstvo, OIB 79698024073, Ulica Petra Zoranića 7, 10360 Sesvete</izvorni_sadrzaj>
    <derivirana_varijabla naziv="DomainObject.Predmet.ProtustrankaIDrugiAdressOIB_1">MEDO I KIZO jednostavno društvo s ograničenom odgovornošću trgovinu i ugostiteljstvo, OIB 79698024073, Ulica Petra Zoranića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 I KIZO jednostavno društvo s ograničenom odgovornošću trgovinu i ugostiteljstvo</item>
      <item>Financijska agencija</item>
    </izvorni_sadrzaj>
    <derivirana_varijabla naziv="DomainObject.Predmet.SudioniciListNaziv_1">
      <item>MEDO I KIZO jednostavno društvo s ograničenom odgovornošću trgovinu i ugostiteljstvo</item>
      <item>Financijska agencija</item>
    </derivirana_varijabla>
  </DomainObject.Predmet.SudioniciListNaziv>
  <DomainObject.Predmet.SudioniciListAdressOIB>
    <izvorni_sadrzaj>
      <item>MEDO I KIZO jednostavno društvo s ograničenom odgovornošću trgovinu i ugostiteljstvo, OIB 79698024073, Ulica Petra Zoranića 7,10360 Sesvete</item>
      <item>Financijska agencija, OIB 85821130368, TRG SVIBANJSKIH ŽRTAVA 1995. 1,10000 Zagreb</item>
    </izvorni_sadrzaj>
    <derivirana_varijabla naziv="DomainObject.Predmet.SudioniciListAdressOIB_1">
      <item>MEDO I KIZO jednostavno društvo s ograničenom odgovornošću trgovinu i ugostiteljstvo, OIB 79698024073, Ulica Petra Zoranića 7,10360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79698024073</item>
      <item>, OIB 85821130368</item>
    </izvorni_sadrzaj>
    <derivirana_varijabla naziv="DomainObject.Predmet.SudioniciListNazivOIB_1">
      <item>, OIB 79698024073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143</properties:Words>
  <properties:Characters>854</properties:Characters>
  <properties:Lines>47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2021-04-20T11:36:00Z</cp:lastPrinted>
  <dcterms:modified xmlns:xsi="http://www.w3.org/2001/XMLSchema-instance" xsi:type="dcterms:W3CDTF">2021-04-20T11:36:00Z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